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441445" w14:textId="79A6A945" w:rsidR="000E56ED" w:rsidRDefault="003E5601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A1DE59A" wp14:editId="2001A1BE">
                <wp:simplePos x="0" y="0"/>
                <wp:positionH relativeFrom="column">
                  <wp:posOffset>-400050</wp:posOffset>
                </wp:positionH>
                <wp:positionV relativeFrom="paragraph">
                  <wp:posOffset>38100</wp:posOffset>
                </wp:positionV>
                <wp:extent cx="6810375" cy="8656320"/>
                <wp:effectExtent l="0" t="0" r="0" b="1905"/>
                <wp:wrapNone/>
                <wp:docPr id="7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10375" cy="8656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F1E93A" w14:textId="77777777" w:rsidR="00FB503B" w:rsidRPr="00FB503B" w:rsidRDefault="00FB503B">
                            <w:pPr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  <w:t xml:space="preserve">                          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>SUNDAY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  <w:t>12.06.22</w:t>
                            </w:r>
                          </w:p>
                          <w:p w14:paraId="2B8D03B4" w14:textId="77777777" w:rsidR="00FB503B" w:rsidRPr="00FB503B" w:rsidRDefault="00FB503B">
                            <w:pPr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  <w:t xml:space="preserve">                   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  <w:t>$800 PRIZE FOR WINNER</w:t>
                            </w:r>
                          </w:p>
                          <w:p w14:paraId="5BD3DB9E" w14:textId="77777777" w:rsidR="00FB503B" w:rsidRPr="00FB503B" w:rsidRDefault="00FB503B">
                            <w:pPr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  <w:t xml:space="preserve">                  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  <w:t>$5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>ENTRY | FREE PARKING</w:t>
                            </w:r>
                          </w:p>
                          <w:p w14:paraId="699D2452" w14:textId="77777777" w:rsidR="00FB503B" w:rsidRPr="00FB503B" w:rsidRDefault="00FB503B">
                            <w:pPr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</w:pPr>
                            <w:r w:rsidRPr="00FB503B"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 xml:space="preserve">       FREE FOR LADIES BEFORE</w:t>
                            </w:r>
                            <w:r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  <w:t>12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 xml:space="preserve"> MIDNIGHT</w:t>
                            </w:r>
                          </w:p>
                          <w:p w14:paraId="4C875B85" w14:textId="77777777" w:rsidR="00FB503B" w:rsidRPr="00FB503B" w:rsidRDefault="00FB503B">
                            <w:pPr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  <w:t xml:space="preserve">                                 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  <w:t>MUSIC BY</w:t>
                            </w:r>
                          </w:p>
                          <w:p w14:paraId="7FCECF36" w14:textId="77777777" w:rsidR="00FB503B" w:rsidRPr="00FB503B" w:rsidRDefault="00FB503B">
                            <w:pPr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  <w:t xml:space="preserve">                       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>DJ RIVER | DJ GHOST</w:t>
                            </w:r>
                          </w:p>
                          <w:p w14:paraId="3BF038EA" w14:textId="77777777" w:rsidR="00FB503B" w:rsidRDefault="00FB503B">
                            <w:pPr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  <w:t xml:space="preserve">                       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>DOORS OPEN AT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  <w:t>9 PM</w:t>
                            </w:r>
                          </w:p>
                          <w:p w14:paraId="09C42AE0" w14:textId="77777777" w:rsidR="00FB503B" w:rsidRPr="00FB503B" w:rsidRDefault="00FB503B">
                            <w:pPr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  <w:t xml:space="preserve">               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>Address | contact #</w:t>
                            </w:r>
                            <w:r>
                              <w:rPr>
                                <w:rFonts w:ascii="Arial Rounded MT Bold" w:hAnsi="Arial Rounded MT Bold"/>
                                <w:color w:val="FFC000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  <w:t>+928639038</w:t>
                            </w:r>
                          </w:p>
                          <w:p w14:paraId="45AD79E3" w14:textId="3EED55D9" w:rsidR="00FB503B" w:rsidRDefault="00FB503B">
                            <w:pPr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  <w:r w:rsidRPr="00FB503B"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 xml:space="preserve">                   Facebook | </w:t>
                            </w:r>
                            <w:r w:rsidR="00D90567" w:rsidRPr="00FB503B"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>Instagram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 xml:space="preserve"> | twitter</w:t>
                            </w:r>
                          </w:p>
                          <w:p w14:paraId="32034DE9" w14:textId="43D0A296" w:rsidR="00D90567" w:rsidRDefault="00D90567">
                            <w:pPr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</w:p>
                          <w:p w14:paraId="35FA1E26" w14:textId="5763607C" w:rsidR="00D90567" w:rsidRDefault="00D90567">
                            <w:pPr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</w:p>
                          <w:p w14:paraId="1A79563B" w14:textId="3BEDDF77" w:rsidR="00D90567" w:rsidRDefault="00D90567">
                            <w:pPr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</w:p>
                          <w:p w14:paraId="2FA29D64" w14:textId="0C7CD1E9" w:rsidR="00D90567" w:rsidRDefault="00D90567">
                            <w:pPr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</w:p>
                          <w:p w14:paraId="2B8D7D2F" w14:textId="6E084DFC" w:rsidR="00D90567" w:rsidRDefault="00D90567">
                            <w:pPr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</w:p>
                          <w:p w14:paraId="4FA4BB8D" w14:textId="7DBBE590" w:rsidR="00D90567" w:rsidRDefault="00D90567">
                            <w:pPr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</w:p>
                          <w:p w14:paraId="2C62C13F" w14:textId="639C5225" w:rsidR="00D90567" w:rsidRDefault="00D90567">
                            <w:pPr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</w:p>
                          <w:p w14:paraId="7F08417C" w14:textId="06B86082" w:rsidR="00D90567" w:rsidRPr="00D90567" w:rsidRDefault="00D90567">
                            <w:pPr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</w:pPr>
                            <w:r w:rsidRPr="00D90567"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  <w:t xml:space="preserve">                       </w:t>
                            </w:r>
                            <w:r w:rsidRPr="00D90567">
                              <w:rPr>
                                <w:rFonts w:ascii="Arial Rounded MT Bold" w:hAnsi="Arial Rounded MT Bold"/>
                                <w:color w:val="C00000"/>
                                <w:sz w:val="44"/>
                                <w:szCs w:val="44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DE59A" id="Rectangle 4" o:spid="_x0000_s1026" style="position:absolute;margin-left:-31.5pt;margin-top:3pt;width:536.25pt;height:681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" filled="f" stroked="f">
                <v:textbox>
                  <w:txbxContent>
                    <w:p w14:paraId="10F1E93A" w14:textId="77777777" w:rsidR="00FB503B" w:rsidRPr="00FB503B" w:rsidRDefault="00FB503B">
                      <w:pPr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</w:pPr>
                      <w:r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  <w:t xml:space="preserve">                           </w:t>
                      </w:r>
                      <w:r w:rsidRPr="00FB503B"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  <w:t>SUNDAY</w:t>
                      </w:r>
                      <w:r w:rsidRPr="00FB503B"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  <w:t xml:space="preserve"> </w:t>
                      </w:r>
                      <w:r w:rsidRPr="00FB503B"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  <w:t>12.06.22</w:t>
                      </w:r>
                    </w:p>
                    <w:p w14:paraId="2B8D03B4" w14:textId="77777777" w:rsidR="00FB503B" w:rsidRPr="00FB503B" w:rsidRDefault="00FB503B">
                      <w:pPr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</w:pPr>
                      <w:r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  <w:t xml:space="preserve">                    </w:t>
                      </w:r>
                      <w:r w:rsidRPr="00FB503B"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  <w:t>$800 PRIZE FOR WINNER</w:t>
                      </w:r>
                    </w:p>
                    <w:p w14:paraId="5BD3DB9E" w14:textId="77777777" w:rsidR="00FB503B" w:rsidRPr="00FB503B" w:rsidRDefault="00FB503B">
                      <w:pPr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</w:pPr>
                      <w:r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  <w:t xml:space="preserve">                   </w:t>
                      </w:r>
                      <w:r w:rsidRPr="00FB503B"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  <w:t>$5</w:t>
                      </w:r>
                      <w:r w:rsidRPr="00FB503B"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  <w:t xml:space="preserve"> </w:t>
                      </w:r>
                      <w:r w:rsidRPr="00FB503B"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  <w:t>ENTRY | FREE PARKING</w:t>
                      </w:r>
                    </w:p>
                    <w:p w14:paraId="699D2452" w14:textId="77777777" w:rsidR="00FB503B" w:rsidRPr="00FB503B" w:rsidRDefault="00FB503B">
                      <w:pPr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</w:pPr>
                      <w:r w:rsidRPr="00FB503B"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  <w:t xml:space="preserve">       FREE FOR LADIES BEFORE</w:t>
                      </w:r>
                      <w:r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  <w:t xml:space="preserve"> </w:t>
                      </w:r>
                      <w:r w:rsidRPr="00FB503B"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  <w:t>12</w:t>
                      </w:r>
                      <w:r w:rsidRPr="00FB503B"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  <w:t xml:space="preserve"> MIDNIGHT</w:t>
                      </w:r>
                    </w:p>
                    <w:p w14:paraId="4C875B85" w14:textId="77777777" w:rsidR="00FB503B" w:rsidRPr="00FB503B" w:rsidRDefault="00FB503B">
                      <w:pPr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</w:pPr>
                      <w:r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  <w:t xml:space="preserve">                                  </w:t>
                      </w:r>
                      <w:r w:rsidRPr="00FB503B"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  <w:t>MUSIC BY</w:t>
                      </w:r>
                    </w:p>
                    <w:p w14:paraId="7FCECF36" w14:textId="77777777" w:rsidR="00FB503B" w:rsidRPr="00FB503B" w:rsidRDefault="00FB503B">
                      <w:pPr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</w:pPr>
                      <w:r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  <w:t xml:space="preserve">                        </w:t>
                      </w:r>
                      <w:r w:rsidRPr="00FB503B"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  <w:t>DJ RIVER | DJ GHOST</w:t>
                      </w:r>
                    </w:p>
                    <w:p w14:paraId="3BF038EA" w14:textId="77777777" w:rsidR="00FB503B" w:rsidRDefault="00FB503B">
                      <w:pPr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</w:pPr>
                      <w:r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  <w:t xml:space="preserve">                        </w:t>
                      </w:r>
                      <w:r w:rsidRPr="00FB503B"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  <w:t>DOORS OPEN AT</w:t>
                      </w:r>
                      <w:r w:rsidRPr="00FB503B"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  <w:t xml:space="preserve"> </w:t>
                      </w:r>
                      <w:r w:rsidRPr="00FB503B"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  <w:t>9 PM</w:t>
                      </w:r>
                    </w:p>
                    <w:p w14:paraId="09C42AE0" w14:textId="77777777" w:rsidR="00FB503B" w:rsidRPr="00FB503B" w:rsidRDefault="00FB503B">
                      <w:pPr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</w:pPr>
                      <w:r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  <w:t xml:space="preserve">                </w:t>
                      </w:r>
                      <w:r w:rsidRPr="00FB503B"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  <w:t>Address | contact #</w:t>
                      </w:r>
                      <w:r>
                        <w:rPr>
                          <w:rFonts w:ascii="Arial Rounded MT Bold" w:hAnsi="Arial Rounded MT Bold"/>
                          <w:color w:val="FFC000"/>
                          <w:sz w:val="44"/>
                          <w:szCs w:val="44"/>
                        </w:rPr>
                        <w:t xml:space="preserve"> </w:t>
                      </w:r>
                      <w:r w:rsidRPr="00FB503B"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  <w:t>+928639038</w:t>
                      </w:r>
                    </w:p>
                    <w:p w14:paraId="45AD79E3" w14:textId="3EED55D9" w:rsidR="00FB503B" w:rsidRDefault="00FB503B">
                      <w:pPr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</w:pPr>
                      <w:r w:rsidRPr="00FB503B"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  <w:t xml:space="preserve">                   Facebook | </w:t>
                      </w:r>
                      <w:r w:rsidR="00D90567" w:rsidRPr="00FB503B"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  <w:t>Instagram</w:t>
                      </w:r>
                      <w:r w:rsidRPr="00FB503B"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  <w:t xml:space="preserve"> | twitter</w:t>
                      </w:r>
                    </w:p>
                    <w:p w14:paraId="32034DE9" w14:textId="43D0A296" w:rsidR="00D90567" w:rsidRDefault="00D90567">
                      <w:pPr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</w:pPr>
                    </w:p>
                    <w:p w14:paraId="35FA1E26" w14:textId="5763607C" w:rsidR="00D90567" w:rsidRDefault="00D90567">
                      <w:pPr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</w:pPr>
                    </w:p>
                    <w:p w14:paraId="1A79563B" w14:textId="3BEDDF77" w:rsidR="00D90567" w:rsidRDefault="00D90567">
                      <w:pPr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</w:pPr>
                    </w:p>
                    <w:p w14:paraId="2FA29D64" w14:textId="0C7CD1E9" w:rsidR="00D90567" w:rsidRDefault="00D90567">
                      <w:pPr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</w:pPr>
                    </w:p>
                    <w:p w14:paraId="2B8D7D2F" w14:textId="6E084DFC" w:rsidR="00D90567" w:rsidRDefault="00D90567">
                      <w:pPr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</w:pPr>
                    </w:p>
                    <w:p w14:paraId="4FA4BB8D" w14:textId="7DBBE590" w:rsidR="00D90567" w:rsidRDefault="00D90567">
                      <w:pPr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</w:pPr>
                    </w:p>
                    <w:p w14:paraId="2C62C13F" w14:textId="639C5225" w:rsidR="00D90567" w:rsidRDefault="00D90567">
                      <w:pPr>
                        <w:rPr>
                          <w:rFonts w:ascii="Arial Rounded MT Bold" w:hAnsi="Arial Rounded MT Bold"/>
                          <w:color w:val="808080" w:themeColor="background1" w:themeShade="80"/>
                          <w:sz w:val="44"/>
                          <w:szCs w:val="44"/>
                        </w:rPr>
                      </w:pPr>
                    </w:p>
                    <w:p w14:paraId="7F08417C" w14:textId="06B86082" w:rsidR="00D90567" w:rsidRPr="00D90567" w:rsidRDefault="00D90567">
                      <w:pPr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</w:pPr>
                      <w:r w:rsidRPr="00D90567"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  <w:t xml:space="preserve">                       </w:t>
                      </w:r>
                      <w:r w:rsidRPr="00D90567">
                        <w:rPr>
                          <w:rFonts w:ascii="Arial Rounded MT Bold" w:hAnsi="Arial Rounded MT Bold"/>
                          <w:color w:val="C00000"/>
                          <w:sz w:val="44"/>
                          <w:szCs w:val="44"/>
                        </w:rPr>
                        <w:t>www.mywordtemplates.org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ECA39B6" wp14:editId="3E29EC52">
                <wp:simplePos x="0" y="0"/>
                <wp:positionH relativeFrom="column">
                  <wp:posOffset>-733425</wp:posOffset>
                </wp:positionH>
                <wp:positionV relativeFrom="paragraph">
                  <wp:posOffset>8943975</wp:posOffset>
                </wp:positionV>
                <wp:extent cx="7429500" cy="228600"/>
                <wp:effectExtent l="9525" t="9525" r="9525" b="9525"/>
                <wp:wrapNone/>
                <wp:docPr id="6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29500" cy="2286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A85B3" id="Rectangle 8" o:spid="_x0000_s1026" style="position:absolute;margin-left:-57.75pt;margin-top:704.25pt;width:585pt;height:1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" fillcolor="#002060" strokecolor="#002060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F14E01F" wp14:editId="0B2CF35E">
                <wp:simplePos x="0" y="0"/>
                <wp:positionH relativeFrom="column">
                  <wp:posOffset>6696075</wp:posOffset>
                </wp:positionH>
                <wp:positionV relativeFrom="paragraph">
                  <wp:posOffset>-762000</wp:posOffset>
                </wp:positionV>
                <wp:extent cx="266700" cy="9934575"/>
                <wp:effectExtent l="9525" t="9525" r="9525" b="9525"/>
                <wp:wrapNone/>
                <wp:docPr id="5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" cy="993457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9F92A" id="Rectangle 7" o:spid="_x0000_s1026" style="position:absolute;margin-left:527.25pt;margin-top:-60pt;width:21pt;height:782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" fillcolor="#002060" strokecolor="#002060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EE6E7CB" wp14:editId="2B19DF48">
                <wp:simplePos x="0" y="0"/>
                <wp:positionH relativeFrom="column">
                  <wp:posOffset>-914400</wp:posOffset>
                </wp:positionH>
                <wp:positionV relativeFrom="paragraph">
                  <wp:posOffset>-762000</wp:posOffset>
                </wp:positionV>
                <wp:extent cx="180975" cy="9934575"/>
                <wp:effectExtent l="9525" t="9525" r="9525" b="9525"/>
                <wp:wrapNone/>
                <wp:docPr id="4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993457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864F08" id="Rectangle 6" o:spid="_x0000_s1026" style="position:absolute;margin-left:-1in;margin-top:-60pt;width:14.25pt;height:782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" fillcolor="#002060" strokecolor="#002060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B572B1E" wp14:editId="3849B03C">
                <wp:simplePos x="0" y="0"/>
                <wp:positionH relativeFrom="column">
                  <wp:posOffset>-914400</wp:posOffset>
                </wp:positionH>
                <wp:positionV relativeFrom="paragraph">
                  <wp:posOffset>-952500</wp:posOffset>
                </wp:positionV>
                <wp:extent cx="7820025" cy="190500"/>
                <wp:effectExtent l="9525" t="9525" r="9525" b="9525"/>
                <wp:wrapNone/>
                <wp:docPr id="3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20025" cy="1905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77477D" id="Rectangle 5" o:spid="_x0000_s1026" style="position:absolute;margin-left:-1in;margin-top:-75pt;width:615.75pt;height: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" fillcolor="#002060" strokecolor="#002060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FE3EA0" wp14:editId="0682F565">
                <wp:simplePos x="0" y="0"/>
                <wp:positionH relativeFrom="column">
                  <wp:posOffset>-171450</wp:posOffset>
                </wp:positionH>
                <wp:positionV relativeFrom="paragraph">
                  <wp:posOffset>-666750</wp:posOffset>
                </wp:positionV>
                <wp:extent cx="6391275" cy="1066800"/>
                <wp:effectExtent l="0" t="0" r="0" b="0"/>
                <wp:wrapNone/>
                <wp:docPr id="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91275" cy="1066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B2D0F5" w14:textId="77777777" w:rsidR="00FB503B" w:rsidRDefault="00FB503B">
                            <w:pPr>
                              <w:rPr>
                                <w:rFonts w:ascii="Arial Rounded MT Bold" w:hAnsi="Arial Rounded MT Bold"/>
                                <w:color w:val="C0000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  <w:color w:val="C00000"/>
                                <w:sz w:val="72"/>
                                <w:szCs w:val="72"/>
                              </w:rPr>
                              <w:t xml:space="preserve"> 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C00000"/>
                                <w:sz w:val="72"/>
                                <w:szCs w:val="72"/>
                              </w:rPr>
                              <w:t xml:space="preserve">BOWLING </w:t>
                            </w:r>
                            <w:r w:rsidRPr="00FB503B">
                              <w:rPr>
                                <w:rFonts w:ascii="Arial Rounded MT Bold" w:hAnsi="Arial Rounded MT Bold"/>
                                <w:color w:val="808080" w:themeColor="background1" w:themeShade="80"/>
                                <w:sz w:val="72"/>
                                <w:szCs w:val="72"/>
                              </w:rPr>
                              <w:t>TOURNAMENT</w:t>
                            </w:r>
                          </w:p>
                          <w:p w14:paraId="6706FAC7" w14:textId="77777777" w:rsidR="00FB503B" w:rsidRPr="00FB503B" w:rsidRDefault="00FB503B">
                            <w:pPr>
                              <w:rPr>
                                <w:rFonts w:ascii="Arial Rounded MT Bold" w:hAnsi="Arial Rounded MT Bold"/>
                                <w:color w:val="C00000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FE3EA0" id="Rectangle 3" o:spid="_x0000_s1027" style="position:absolute;margin-left:-13.5pt;margin-top:-52.5pt;width:503.25pt;height:8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" filled="f" stroked="f">
                <v:textbox>
                  <w:txbxContent>
                    <w:p w14:paraId="00B2D0F5" w14:textId="77777777" w:rsidR="00FB503B" w:rsidRDefault="00FB503B">
                      <w:pPr>
                        <w:rPr>
                          <w:rFonts w:ascii="Arial Rounded MT Bold" w:hAnsi="Arial Rounded MT Bold"/>
                          <w:color w:val="C00000"/>
                          <w:sz w:val="72"/>
                          <w:szCs w:val="72"/>
                        </w:rPr>
                      </w:pPr>
                      <w:r>
                        <w:rPr>
                          <w:rFonts w:ascii="Arial Rounded MT Bold" w:hAnsi="Arial Rounded MT Bold"/>
                          <w:color w:val="C00000"/>
                          <w:sz w:val="72"/>
                          <w:szCs w:val="72"/>
                        </w:rPr>
                        <w:t xml:space="preserve">  </w:t>
                      </w:r>
                      <w:r w:rsidRPr="00FB503B">
                        <w:rPr>
                          <w:rFonts w:ascii="Arial Rounded MT Bold" w:hAnsi="Arial Rounded MT Bold"/>
                          <w:color w:val="C00000"/>
                          <w:sz w:val="72"/>
                          <w:szCs w:val="72"/>
                        </w:rPr>
                        <w:t xml:space="preserve">BOWLING </w:t>
                      </w:r>
                      <w:r w:rsidRPr="00FB503B">
                        <w:rPr>
                          <w:rFonts w:ascii="Arial Rounded MT Bold" w:hAnsi="Arial Rounded MT Bold"/>
                          <w:color w:val="808080" w:themeColor="background1" w:themeShade="80"/>
                          <w:sz w:val="72"/>
                          <w:szCs w:val="72"/>
                        </w:rPr>
                        <w:t>TOURNAMENT</w:t>
                      </w:r>
                    </w:p>
                    <w:p w14:paraId="6706FAC7" w14:textId="77777777" w:rsidR="00FB503B" w:rsidRPr="00FB503B" w:rsidRDefault="00FB503B">
                      <w:pPr>
                        <w:rPr>
                          <w:rFonts w:ascii="Arial Rounded MT Bold" w:hAnsi="Arial Rounded MT Bold"/>
                          <w:color w:val="C00000"/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FB57FBB" wp14:editId="33A5A900">
                <wp:simplePos x="0" y="0"/>
                <wp:positionH relativeFrom="column">
                  <wp:posOffset>-914400</wp:posOffset>
                </wp:positionH>
                <wp:positionV relativeFrom="paragraph">
                  <wp:posOffset>-952500</wp:posOffset>
                </wp:positionV>
                <wp:extent cx="7820025" cy="10125075"/>
                <wp:effectExtent l="9525" t="9525" r="9525" b="9525"/>
                <wp:wrapNone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20025" cy="10125075"/>
                        </a:xfrm>
                        <a:prstGeom prst="rect">
                          <a:avLst/>
                        </a:prstGeom>
                        <a:blipFill dpi="0" rotWithShape="0">
                          <a:blip r:embed="rId4"/>
                          <a:srcRect/>
                          <a:stretch>
                            <a:fillRect/>
                          </a:stretch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61473" id="Rectangle 2" o:spid="_x0000_s1026" style="position:absolute;margin-left:-1in;margin-top:-75pt;width:615.75pt;height:797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">
                <v:fill r:id="rId5" o:title="" recolor="t" type="frame"/>
              </v:rect>
            </w:pict>
          </mc:Fallback>
        </mc:AlternateContent>
      </w:r>
    </w:p>
    <w:sectPr w:rsidR="000E56ED" w:rsidSect="00292C09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9"/>
  <w:attachedTemplate r:id="rId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0567"/>
    <w:rsid w:val="00292C09"/>
    <w:rsid w:val="003E5601"/>
    <w:rsid w:val="0079279D"/>
    <w:rsid w:val="009A588C"/>
    <w:rsid w:val="00D90567"/>
    <w:rsid w:val="00DB7A7E"/>
    <w:rsid w:val="00F635C7"/>
    <w:rsid w:val="00FB5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46F0DE"/>
  <w15:docId w15:val="{614D1DAF-13B6-45C6-8A88-48D95BD812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2C0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P\AppData\Local\Temp\Temp1_Bowling%20flyer%20templates.zip\Bowling%20flyer%20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Bowling flyer 4</Template>
  <TotalTime>3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Muhammad Khalid Farooq</cp:lastModifiedBy>
  <cp:revision>1</cp:revision>
  <dcterms:created xsi:type="dcterms:W3CDTF">2020-11-04T18:48:00Z</dcterms:created>
  <dcterms:modified xsi:type="dcterms:W3CDTF">2020-11-04T19:23:00Z</dcterms:modified>
</cp:coreProperties>
</file>